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95B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Denis WESTERDALE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95B7D" w:rsidRDefault="00A95B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5B7D" w:rsidRDefault="00A95B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5B7D" w:rsidRDefault="00A95B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York into lands of</w:t>
      </w:r>
    </w:p>
    <w:p w:rsidR="00A95B7D" w:rsidRDefault="00A95B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late Margaret Cheyne(q.v.).</w:t>
      </w:r>
    </w:p>
    <w:p w:rsidR="00A95B7D" w:rsidRDefault="00A95B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95B7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95B7D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A95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B7D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A95B7D">
        <w:rPr>
          <w:rFonts w:ascii="Times New Roman" w:hAnsi="Times New Roman" w:cs="Times New Roman"/>
          <w:sz w:val="24"/>
          <w:szCs w:val="24"/>
        </w:rPr>
        <w:t xml:space="preserve">  21-340)</w:t>
      </w:r>
    </w:p>
    <w:p w:rsidR="00A95B7D" w:rsidRDefault="00A95B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5B7D" w:rsidRDefault="00A95B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5B7D" w:rsidRPr="00A95B7D" w:rsidRDefault="00A95B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April 2016</w:t>
      </w:r>
      <w:bookmarkStart w:id="0" w:name="_GoBack"/>
      <w:bookmarkEnd w:id="0"/>
    </w:p>
    <w:sectPr w:rsidR="00A95B7D" w:rsidRPr="00A95B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B7D" w:rsidRDefault="00A95B7D" w:rsidP="00E71FC3">
      <w:pPr>
        <w:spacing w:after="0" w:line="240" w:lineRule="auto"/>
      </w:pPr>
      <w:r>
        <w:separator/>
      </w:r>
    </w:p>
  </w:endnote>
  <w:endnote w:type="continuationSeparator" w:id="0">
    <w:p w:rsidR="00A95B7D" w:rsidRDefault="00A95B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B7D" w:rsidRDefault="00A95B7D" w:rsidP="00E71FC3">
      <w:pPr>
        <w:spacing w:after="0" w:line="240" w:lineRule="auto"/>
      </w:pPr>
      <w:r>
        <w:separator/>
      </w:r>
    </w:p>
  </w:footnote>
  <w:footnote w:type="continuationSeparator" w:id="0">
    <w:p w:rsidR="00A95B7D" w:rsidRDefault="00A95B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B7D"/>
    <w:rsid w:val="00A95B7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2796E"/>
  <w15:chartTrackingRefBased/>
  <w15:docId w15:val="{43C8E462-2C56-4B8D-8B1B-95F9E57A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2016-04-02T19:35:00Z</dcterms:created>
  <dcterms:modified xsi:type="dcterms:W3CDTF">2016-04-02T19:40:00Z</dcterms:modified>
</cp:coreProperties>
</file>